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3E33A9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9B5C90">
              <w:rPr>
                <w:b/>
                <w:color w:val="0000FF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</w:t>
            </w:r>
            <w:r w:rsidR="009B5C90" w:rsidRPr="00D6560A">
              <w:rPr>
                <w:b/>
                <w:color w:val="0000FF"/>
              </w:rPr>
              <w:t xml:space="preserve">SITE DE </w:t>
            </w:r>
            <w:r w:rsidR="009B5C90">
              <w:rPr>
                <w:b/>
                <w:color w:val="0000FF"/>
              </w:rPr>
              <w:t>BRAY</w:t>
            </w:r>
          </w:p>
        </w:tc>
      </w:tr>
    </w:tbl>
    <w:p w:rsidR="00DE1758" w:rsidRDefault="00E4613C" w:rsidP="003E33A9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3E33A9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3E33A9" w:rsidRPr="00BD255E" w:rsidRDefault="003E33A9" w:rsidP="003E33A9">
      <w:pPr>
        <w:pStyle w:val="Normal1"/>
        <w:rPr>
          <w:color w:val="auto"/>
        </w:rPr>
      </w:pPr>
    </w:p>
    <w:p w:rsidR="003E33A9" w:rsidRDefault="003E33A9" w:rsidP="003E33A9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3E33A9" w:rsidRDefault="003E33A9" w:rsidP="003E33A9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3E33A9" w:rsidRDefault="003E33A9" w:rsidP="003E33A9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3E33A9" w:rsidRPr="00B12756" w:rsidRDefault="003E33A9" w:rsidP="003E33A9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80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3E33A9" w:rsidRPr="00B12756" w:rsidRDefault="003E33A9" w:rsidP="003E33A9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3E33A9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3E33A9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3E33A9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>
      <w:bookmarkStart w:id="17" w:name="_GoBack"/>
      <w:bookmarkEnd w:id="17"/>
    </w:p>
    <w:p w:rsidR="00DE1758" w:rsidRDefault="00E4613C" w:rsidP="003E33A9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3E33A9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3E33A9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3E33A9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3E33A9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3E33A9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3E33A9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DF7AD446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3E33A9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9B5C90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25AB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3E33A9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3E33A9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3E33A9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46406-B091-4A42-BE22-CD73FD6D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51</TotalTime>
  <Pages>6</Pages>
  <Words>1302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8450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